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AE033260301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Citybahn: Hache-/Haus-Berge-/Holle-/Steeler Straße - Bepflanzung Straßenbegleitgrün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Landschaftsbauarbeiten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